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A1278">
        <w:rPr>
          <w:rFonts w:cs="Arial"/>
          <w:b/>
          <w:caps/>
          <w:sz w:val="28"/>
          <w:szCs w:val="28"/>
        </w:rPr>
        <w:t>1612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A127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A1278">
              <w:rPr>
                <w:rFonts w:cs="Arial"/>
                <w:sz w:val="20"/>
                <w:szCs w:val="20"/>
              </w:rPr>
              <w:t>Providências cabíveis junto à Secretaria de Meio Ambiente visando à manutenção do bebedouro e dos brinquedos existentes na Praça Júlio Mesquita, no Parque Brasil.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97FD1" w:rsidRDefault="00A97FD1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9A1278" w:rsidRDefault="003A77BE" w:rsidP="00686F1B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A97FD1">
        <w:rPr>
          <w:rFonts w:cs="Arial"/>
        </w:rPr>
        <w:t xml:space="preserve">s providências cabíveis </w:t>
      </w:r>
      <w:r w:rsidR="009A1278" w:rsidRPr="009A1278">
        <w:rPr>
          <w:rFonts w:cs="Arial"/>
        </w:rPr>
        <w:t>junto à Secretaria de Meio Ambiente visando à manutenção do bebedouro e dos brinquedos existentes na Praça Júlio Mesquita, no Parque Brasil.</w:t>
      </w:r>
    </w:p>
    <w:p w:rsidR="009A1278" w:rsidRDefault="009A1278" w:rsidP="009A1278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  <w:noProof/>
        </w:rPr>
        <w:t xml:space="preserve">Conforme verificamos, a reclamação dos moradores e frequentadores da praça procede, pois o bebedouro está com vazamento ininterrupto, o que provoca inclusive um aspecto de sujeira. </w:t>
      </w:r>
    </w:p>
    <w:p w:rsidR="009A1278" w:rsidRDefault="009A1278" w:rsidP="009A1278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960671">
        <w:rPr>
          <w:rFonts w:cs="Arial"/>
        </w:rPr>
        <w:t xml:space="preserve">Destacamos a abertura do </w:t>
      </w:r>
      <w:r w:rsidRPr="009F3F15">
        <w:rPr>
          <w:rFonts w:cs="Arial"/>
          <w:b/>
        </w:rPr>
        <w:t xml:space="preserve">Protocolo Nº </w:t>
      </w:r>
      <w:r w:rsidRPr="00B3171D">
        <w:rPr>
          <w:rFonts w:cs="Arial"/>
          <w:b/>
        </w:rPr>
        <w:t>6278</w:t>
      </w:r>
      <w:r w:rsidRPr="009F3F15">
        <w:rPr>
          <w:rFonts w:cs="Arial"/>
          <w:b/>
        </w:rPr>
        <w:t>/2021</w:t>
      </w:r>
      <w:r w:rsidRPr="00960671">
        <w:rPr>
          <w:rFonts w:cs="Arial"/>
        </w:rPr>
        <w:t xml:space="preserve">, no dia </w:t>
      </w:r>
      <w:r>
        <w:rPr>
          <w:rFonts w:cs="Arial"/>
        </w:rPr>
        <w:t>31</w:t>
      </w:r>
      <w:r w:rsidRPr="00960671">
        <w:rPr>
          <w:rFonts w:cs="Arial"/>
        </w:rPr>
        <w:t xml:space="preserve"> de maio de 2021, referente ao assunto.</w:t>
      </w:r>
    </w:p>
    <w:p w:rsidR="00272D15" w:rsidRDefault="00272D15" w:rsidP="00686F1B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Encaminhamos fotos.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97FD1">
        <w:rPr>
          <w:rFonts w:cs="Arial"/>
        </w:rPr>
        <w:t>2 de junho de 2021.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97FD1" w:rsidRDefault="00A97FD1" w:rsidP="00A97FD1">
      <w:pPr>
        <w:jc w:val="center"/>
        <w:rPr>
          <w:rFonts w:eastAsia="Calibri" w:cs="Arial"/>
          <w:b/>
          <w:lang w:eastAsia="en-US"/>
        </w:rPr>
      </w:pPr>
    </w:p>
    <w:p w:rsidR="00A97FD1" w:rsidRPr="005D429C" w:rsidRDefault="00A97FD1" w:rsidP="00A97FD1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A97FD1" w:rsidRDefault="00A97FD1" w:rsidP="00A97FD1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2CAF" w:rsidRDefault="00DE2CA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2CAF" w:rsidRDefault="00DE2CAF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2CAF" w:rsidRDefault="00DE2CAF" w:rsidP="00DE2CAF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p w:rsidR="00686F1B" w:rsidRDefault="00686F1B" w:rsidP="00DE2CAF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p w:rsidR="00272D15" w:rsidRDefault="00272D15" w:rsidP="00DE2CAF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p w:rsidR="002D737F" w:rsidRDefault="002D737F" w:rsidP="002D737F">
      <w:pPr>
        <w:tabs>
          <w:tab w:val="left" w:pos="-600"/>
        </w:tabs>
        <w:spacing w:after="120" w:line="324" w:lineRule="auto"/>
        <w:jc w:val="center"/>
        <w:rPr>
          <w:rFonts w:cs="Arial"/>
          <w:noProof/>
        </w:rPr>
      </w:pPr>
      <w:bookmarkStart w:id="0" w:name="_GoBack"/>
      <w:bookmarkEnd w:id="0"/>
      <w:r w:rsidRPr="009B3534">
        <w:rPr>
          <w:rFonts w:cs="Arial"/>
          <w:noProof/>
        </w:rPr>
        <w:drawing>
          <wp:inline distT="0" distB="0" distL="0" distR="0" wp14:anchorId="3B4C997E" wp14:editId="04A93F3C">
            <wp:extent cx="2064914" cy="2758966"/>
            <wp:effectExtent l="0" t="0" r="0" b="3810"/>
            <wp:docPr id="11" name="Imagem 11" descr="F:\Câmara\TUDO DO HOME OFFICE PARA SALVAR\_PARA ARQUIVAR\260\WhatsApp Image 2021-05-31 at 10.20.42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Câmara\TUDO DO HOME OFFICE PARA SALVAR\_PARA ARQUIVAR\260\WhatsApp Image 2021-05-31 at 10.20.42 (2).jpe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078" cy="27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</w:rPr>
        <w:tab/>
      </w:r>
      <w:r>
        <w:rPr>
          <w:rFonts w:cs="Arial"/>
          <w:noProof/>
        </w:rPr>
        <w:tab/>
      </w:r>
      <w:r w:rsidRPr="009B3534">
        <w:rPr>
          <w:rFonts w:cs="Arial"/>
          <w:noProof/>
        </w:rPr>
        <w:drawing>
          <wp:inline distT="0" distB="0" distL="0" distR="0" wp14:anchorId="6BEB86B5" wp14:editId="459BCA82">
            <wp:extent cx="2066422" cy="2760980"/>
            <wp:effectExtent l="0" t="0" r="0" b="1270"/>
            <wp:docPr id="12" name="Imagem 12" descr="F:\Câmara\TUDO DO HOME OFFICE PARA SALVAR\_PARA ARQUIVAR\260\WhatsApp Image 2021-05-31 at 10.20.42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Câmara\TUDO DO HOME OFFICE PARA SALVAR\_PARA ARQUIVAR\260\WhatsApp Image 2021-05-31 at 10.20.42 (1).jpe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343" cy="2772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37F" w:rsidRDefault="002D737F" w:rsidP="002D737F">
      <w:pPr>
        <w:tabs>
          <w:tab w:val="left" w:pos="-600"/>
        </w:tabs>
        <w:spacing w:after="120" w:line="324" w:lineRule="auto"/>
        <w:jc w:val="center"/>
        <w:rPr>
          <w:rFonts w:cs="Arial"/>
          <w:noProof/>
        </w:rPr>
      </w:pPr>
      <w:r w:rsidRPr="009B3534">
        <w:rPr>
          <w:rFonts w:cs="Arial"/>
          <w:noProof/>
        </w:rPr>
        <w:drawing>
          <wp:inline distT="0" distB="0" distL="0" distR="0" wp14:anchorId="04B4C7B4" wp14:editId="265DFC24">
            <wp:extent cx="2039453" cy="1526403"/>
            <wp:effectExtent l="0" t="0" r="0" b="0"/>
            <wp:docPr id="13" name="Imagem 13" descr="F:\Câmara\TUDO DO HOME OFFICE PARA SALVAR\_PARA ARQUIVAR\260\WhatsApp Image 2021-05-31 at 10.20.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Câmara\TUDO DO HOME OFFICE PARA SALVAR\_PARA ARQUIVAR\260\WhatsApp Image 2021-05-31 at 10.20.43.jpe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937" cy="154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</w:rPr>
        <w:tab/>
      </w:r>
      <w:r>
        <w:rPr>
          <w:rFonts w:cs="Arial"/>
          <w:noProof/>
        </w:rPr>
        <w:tab/>
      </w:r>
      <w:r w:rsidRPr="009B3534">
        <w:rPr>
          <w:rFonts w:cs="Arial"/>
          <w:noProof/>
        </w:rPr>
        <w:drawing>
          <wp:inline distT="0" distB="0" distL="0" distR="0" wp14:anchorId="7E9EA9F2" wp14:editId="27EAA3F3">
            <wp:extent cx="2046201" cy="1531453"/>
            <wp:effectExtent l="0" t="0" r="0" b="0"/>
            <wp:docPr id="15" name="Imagem 15" descr="F:\Câmara\TUDO DO HOME OFFICE PARA SALVAR\_PARA ARQUIVAR\260\WhatsApp Image 2021-05-31 at 10.20.43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Câmara\TUDO DO HOME OFFICE PARA SALVAR\_PARA ARQUIVAR\260\WhatsApp Image 2021-05-31 at 10.20.43 (1).jpe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09" cy="1554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37F" w:rsidRDefault="002D737F" w:rsidP="002D737F">
      <w:pPr>
        <w:tabs>
          <w:tab w:val="left" w:pos="-600"/>
        </w:tabs>
        <w:spacing w:after="120" w:line="324" w:lineRule="auto"/>
        <w:jc w:val="center"/>
        <w:rPr>
          <w:rFonts w:cs="Arial"/>
          <w:noProof/>
        </w:rPr>
      </w:pPr>
    </w:p>
    <w:p w:rsidR="002D737F" w:rsidRDefault="002D737F" w:rsidP="002D737F">
      <w:pPr>
        <w:tabs>
          <w:tab w:val="left" w:pos="-600"/>
        </w:tabs>
        <w:spacing w:after="120" w:line="324" w:lineRule="auto"/>
        <w:jc w:val="center"/>
        <w:rPr>
          <w:rFonts w:cs="Arial"/>
          <w:noProof/>
        </w:rPr>
      </w:pPr>
      <w:r w:rsidRPr="009B3534">
        <w:rPr>
          <w:rFonts w:cs="Arial"/>
          <w:noProof/>
        </w:rPr>
        <w:drawing>
          <wp:inline distT="0" distB="0" distL="0" distR="0" wp14:anchorId="6FA05EA4" wp14:editId="765BB0B6">
            <wp:extent cx="2836316" cy="2122805"/>
            <wp:effectExtent l="0" t="0" r="2540" b="0"/>
            <wp:docPr id="14" name="Imagem 14" descr="F:\Câmara\TUDO DO HOME OFFICE PARA SALVAR\_PARA ARQUIVAR\260\WhatsApp Image 2021-05-31 at 10.20.43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âmara\TUDO DO HOME OFFICE PARA SALVAR\_PARA ARQUIVAR\260\WhatsApp Image 2021-05-31 at 10.20.43 (2).jpe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155" cy="2125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37F" w:rsidRDefault="002D737F" w:rsidP="002D737F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  <w:b/>
        </w:rPr>
      </w:pPr>
    </w:p>
    <w:sectPr w:rsidR="002D737F" w:rsidSect="007D39FD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504" w:rsidRDefault="00AE6504">
      <w:r>
        <w:separator/>
      </w:r>
    </w:p>
  </w:endnote>
  <w:endnote w:type="continuationSeparator" w:id="0">
    <w:p w:rsidR="00AE6504" w:rsidRDefault="00AE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504" w:rsidRDefault="00AE6504">
      <w:r>
        <w:separator/>
      </w:r>
    </w:p>
  </w:footnote>
  <w:footnote w:type="continuationSeparator" w:id="0">
    <w:p w:rsidR="00AE6504" w:rsidRDefault="00AE6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9A1278">
      <w:rPr>
        <w:rFonts w:cs="Arial"/>
        <w:b/>
        <w:sz w:val="20"/>
        <w:szCs w:val="20"/>
        <w:u w:val="single"/>
      </w:rPr>
      <w:t>1612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DE2CAF">
      <w:rPr>
        <w:rFonts w:cs="Arial"/>
        <w:b/>
        <w:sz w:val="20"/>
        <w:szCs w:val="20"/>
        <w:u w:val="single"/>
      </w:rPr>
      <w:t xml:space="preserve"> – Vereadora Maria Amélia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D737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D737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E4344"/>
    <w:rsid w:val="001F13C3"/>
    <w:rsid w:val="001F33CF"/>
    <w:rsid w:val="00204ED7"/>
    <w:rsid w:val="00212E2C"/>
    <w:rsid w:val="00230859"/>
    <w:rsid w:val="00253C82"/>
    <w:rsid w:val="00272D15"/>
    <w:rsid w:val="002A63FE"/>
    <w:rsid w:val="002A7434"/>
    <w:rsid w:val="002C4B2B"/>
    <w:rsid w:val="002C5C70"/>
    <w:rsid w:val="002D24ED"/>
    <w:rsid w:val="002D3D9E"/>
    <w:rsid w:val="002D737F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85BE9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86F1B"/>
    <w:rsid w:val="00690D1E"/>
    <w:rsid w:val="00691975"/>
    <w:rsid w:val="00691CF5"/>
    <w:rsid w:val="0069312F"/>
    <w:rsid w:val="006A370D"/>
    <w:rsid w:val="006B0B8E"/>
    <w:rsid w:val="006C59BC"/>
    <w:rsid w:val="006D6F7D"/>
    <w:rsid w:val="006E2930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4197"/>
    <w:rsid w:val="009579A2"/>
    <w:rsid w:val="009768E6"/>
    <w:rsid w:val="009A1278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97FD1"/>
    <w:rsid w:val="00AA6FC7"/>
    <w:rsid w:val="00AC24F9"/>
    <w:rsid w:val="00AC712C"/>
    <w:rsid w:val="00AD3733"/>
    <w:rsid w:val="00AD6B47"/>
    <w:rsid w:val="00AE447C"/>
    <w:rsid w:val="00AE6504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2CA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B77F8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78CA9-ABD0-4733-9EF1-D70C9972F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2</Pages>
  <Words>144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2020-03-16T12:28:00Z</cp:lastPrinted>
  <dcterms:created xsi:type="dcterms:W3CDTF">2021-06-01T01:37:00Z</dcterms:created>
  <dcterms:modified xsi:type="dcterms:W3CDTF">2021-06-01T01:42:00Z</dcterms:modified>
</cp:coreProperties>
</file>